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73C0F" w14:textId="74325FA7" w:rsidR="00BA00AB" w:rsidRDefault="00DE38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Laurence SWATTOK</w:t>
      </w:r>
      <w:r>
        <w:rPr>
          <w:rFonts w:cs="Times New Roman"/>
          <w:szCs w:val="24"/>
        </w:rPr>
        <w:t xml:space="preserve">       (d.1492)</w:t>
      </w:r>
    </w:p>
    <w:p w14:paraId="69F0DD6A" w14:textId="77982FD3" w:rsidR="00DE38F7" w:rsidRDefault="00DE38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Hull. Apothecary.</w:t>
      </w:r>
    </w:p>
    <w:p w14:paraId="6D8DDEB7" w14:textId="77777777" w:rsidR="00DE38F7" w:rsidRDefault="00DE38F7" w:rsidP="009139A6">
      <w:pPr>
        <w:pStyle w:val="NoSpacing"/>
        <w:rPr>
          <w:rFonts w:cs="Times New Roman"/>
          <w:szCs w:val="24"/>
        </w:rPr>
      </w:pPr>
    </w:p>
    <w:p w14:paraId="59A0D27E" w14:textId="77777777" w:rsidR="00DE38F7" w:rsidRDefault="00DE38F7" w:rsidP="009139A6">
      <w:pPr>
        <w:pStyle w:val="NoSpacing"/>
        <w:rPr>
          <w:rFonts w:cs="Times New Roman"/>
          <w:szCs w:val="24"/>
        </w:rPr>
      </w:pPr>
    </w:p>
    <w:p w14:paraId="76BE870B" w14:textId="6A9BF024" w:rsidR="00DE38F7" w:rsidRDefault="00DE38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Apr.1492</w:t>
      </w:r>
      <w:r>
        <w:rPr>
          <w:rFonts w:cs="Times New Roman"/>
          <w:szCs w:val="24"/>
        </w:rPr>
        <w:tab/>
        <w:t>He made his Will.     (W.Y.R. p.162)</w:t>
      </w:r>
    </w:p>
    <w:p w14:paraId="10C29890" w14:textId="6FF4EC33" w:rsidR="00DE38F7" w:rsidRDefault="00DE38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May</w:t>
      </w:r>
      <w:r>
        <w:rPr>
          <w:rFonts w:cs="Times New Roman"/>
          <w:szCs w:val="24"/>
        </w:rPr>
        <w:tab/>
        <w:t>Probate of his Will.   (ibid.)</w:t>
      </w:r>
    </w:p>
    <w:p w14:paraId="4CBB1803" w14:textId="77777777" w:rsidR="00DE38F7" w:rsidRDefault="00DE38F7" w:rsidP="009139A6">
      <w:pPr>
        <w:pStyle w:val="NoSpacing"/>
        <w:rPr>
          <w:rFonts w:cs="Times New Roman"/>
          <w:szCs w:val="24"/>
        </w:rPr>
      </w:pPr>
    </w:p>
    <w:p w14:paraId="30104E74" w14:textId="77777777" w:rsidR="00DE38F7" w:rsidRDefault="00DE38F7" w:rsidP="009139A6">
      <w:pPr>
        <w:pStyle w:val="NoSpacing"/>
        <w:rPr>
          <w:rFonts w:cs="Times New Roman"/>
          <w:szCs w:val="24"/>
        </w:rPr>
      </w:pPr>
    </w:p>
    <w:p w14:paraId="67FA56E2" w14:textId="32E526BE" w:rsidR="00DE38F7" w:rsidRPr="00DE38F7" w:rsidRDefault="00DE38F7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26 October 2023</w:t>
      </w:r>
    </w:p>
    <w:sectPr w:rsidR="00DE38F7" w:rsidRPr="00DE38F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1F423" w14:textId="77777777" w:rsidR="00DE38F7" w:rsidRDefault="00DE38F7" w:rsidP="009139A6">
      <w:r>
        <w:separator/>
      </w:r>
    </w:p>
  </w:endnote>
  <w:endnote w:type="continuationSeparator" w:id="0">
    <w:p w14:paraId="0D73B20C" w14:textId="77777777" w:rsidR="00DE38F7" w:rsidRDefault="00DE38F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E9F49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024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D90A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B7D09D" w14:textId="77777777" w:rsidR="00DE38F7" w:rsidRDefault="00DE38F7" w:rsidP="009139A6">
      <w:r>
        <w:separator/>
      </w:r>
    </w:p>
  </w:footnote>
  <w:footnote w:type="continuationSeparator" w:id="0">
    <w:p w14:paraId="37CB0C27" w14:textId="77777777" w:rsidR="00DE38F7" w:rsidRDefault="00DE38F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0EAA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94B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5474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38F7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E38F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37F458"/>
  <w15:chartTrackingRefBased/>
  <w15:docId w15:val="{480C548D-6510-4C52-B661-5D46880B5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2023-10-26T20:20:00Z</dcterms:created>
  <dcterms:modified xsi:type="dcterms:W3CDTF">2023-10-26T20:22:00Z</dcterms:modified>
</cp:coreProperties>
</file>